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EE835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NAWTE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640F12DE" w14:textId="0FF700E3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 Abbey.</w:t>
      </w:r>
    </w:p>
    <w:p w14:paraId="3153B1C8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D8050B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66A75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church of the Carmelites in York by</w:t>
      </w:r>
    </w:p>
    <w:p w14:paraId="7C6F0742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A765960" w14:textId="24B08DB6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42F1D066" w14:textId="77777777" w:rsidR="003B0116" w:rsidRDefault="003B0116" w:rsidP="003B0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Austin Friars at</w:t>
      </w:r>
    </w:p>
    <w:p w14:paraId="51D4A495" w14:textId="77777777" w:rsidR="003B0116" w:rsidRDefault="003B0116" w:rsidP="003B01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24393D4F" w14:textId="5813CF2D" w:rsidR="003B0116" w:rsidRDefault="003B0116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394F8F04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2E6FCF" w14:textId="77777777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42C7E" w14:textId="0AFFD3E2" w:rsidR="008A29A1" w:rsidRDefault="008A29A1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2021</w:t>
      </w:r>
    </w:p>
    <w:p w14:paraId="1370331C" w14:textId="2A250E08" w:rsidR="003B0116" w:rsidRDefault="003B0116" w:rsidP="008A29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656C9242" w14:textId="55ABC4E0" w:rsidR="00BA00AB" w:rsidRPr="008A29A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A29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D70E0" w14:textId="77777777" w:rsidR="008A29A1" w:rsidRDefault="008A29A1" w:rsidP="009139A6">
      <w:r>
        <w:separator/>
      </w:r>
    </w:p>
  </w:endnote>
  <w:endnote w:type="continuationSeparator" w:id="0">
    <w:p w14:paraId="53B48785" w14:textId="77777777" w:rsidR="008A29A1" w:rsidRDefault="008A29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EEE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0E0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83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3ECAF" w14:textId="77777777" w:rsidR="008A29A1" w:rsidRDefault="008A29A1" w:rsidP="009139A6">
      <w:r>
        <w:separator/>
      </w:r>
    </w:p>
  </w:footnote>
  <w:footnote w:type="continuationSeparator" w:id="0">
    <w:p w14:paraId="2B443F2E" w14:textId="77777777" w:rsidR="008A29A1" w:rsidRDefault="008A29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2BB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F4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0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A1"/>
    <w:rsid w:val="000666E0"/>
    <w:rsid w:val="002510B7"/>
    <w:rsid w:val="003B0116"/>
    <w:rsid w:val="005C130B"/>
    <w:rsid w:val="00826F5C"/>
    <w:rsid w:val="008A29A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953A0"/>
  <w15:chartTrackingRefBased/>
  <w15:docId w15:val="{6A09946F-FECE-4A4C-ABCE-DF130D6E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2021-04-17T15:21:00Z</dcterms:created>
  <dcterms:modified xsi:type="dcterms:W3CDTF">2022-02-22T09:00:00Z</dcterms:modified>
</cp:coreProperties>
</file>